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Ealing</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Ealing</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Ealing</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Ealing</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Ealing</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Ealing are estimated to have a score of 1-2 on the PGSI (low-risk gambling), whilst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42.6% </w:t>
      </w:r>
      <w:r w:rsidRPr="004747BF">
        <w:rPr>
          <w:rFonts w:ascii="Libre Franklin Light" w:eastAsia="Times New Roman" w:hAnsi="Libre Franklin Light" w:cs="Calibri Light"/>
        </w:rPr>
        <w:t xml:space="preserve">of those respondents classified as PGSI 8+ in Ealing</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Ealing is estimated to be </w:t>
      </w:r>
      <w:r w:rsidRPr="00773DF7">
        <w:rPr>
          <w:rFonts w:ascii="Libre Franklin Light" w:eastAsia="Times New Roman" w:hAnsi="Libre Franklin Light" w:cs="Calibri Light"/>
          <w:b/>
          <w:bCs/>
          <w:color w:val="C45911" w:themeColor="accent2" w:themeShade="BF"/>
        </w:rPr>
        <w:t xml:space="preserve">£15,021,007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Ealing</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24.1%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Ealing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Ealing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Ealing</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ling.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Ealing</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ling.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Ealing</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Ealing</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ling.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Ealing</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Ealing</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Ealing</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Ealing</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Ealing</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Ealing</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£15,021,007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Ealing</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£244,668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£5,059,862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£362,471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£101,945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£186,899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£9,065,162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£15,021,007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Ealing</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Ealing</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Ealing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Ealing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56.8%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Ealing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Ealing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Ealing</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Ealing</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Ealing</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56.8%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Ealing</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Ealing</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Ealing</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FC43CFB-6147-4AD5-A3BB-FC136B42A70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